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B82D2C" w14:textId="77777777" w:rsidR="00F303F2" w:rsidRDefault="00F303F2" w:rsidP="00F303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FULLER</w:t>
      </w:r>
      <w:r>
        <w:rPr>
          <w:rFonts w:ascii="Times New Roman" w:hAnsi="Times New Roman" w:cs="Times New Roman"/>
        </w:rPr>
        <w:t xml:space="preserve">      (fl.1484)</w:t>
      </w:r>
    </w:p>
    <w:p w14:paraId="42A9D277" w14:textId="77777777" w:rsidR="00F303F2" w:rsidRDefault="00F303F2" w:rsidP="00F303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Sandy, Bedfordshire. Fuller.</w:t>
      </w:r>
    </w:p>
    <w:p w14:paraId="07FC0523" w14:textId="77777777" w:rsidR="00F303F2" w:rsidRDefault="00F303F2" w:rsidP="00F303F2">
      <w:pPr>
        <w:rPr>
          <w:rFonts w:ascii="Times New Roman" w:hAnsi="Times New Roman" w:cs="Times New Roman"/>
        </w:rPr>
      </w:pPr>
    </w:p>
    <w:p w14:paraId="6A5DC463" w14:textId="77777777" w:rsidR="00F303F2" w:rsidRDefault="00F303F2" w:rsidP="00F303F2">
      <w:pPr>
        <w:rPr>
          <w:rFonts w:ascii="Times New Roman" w:hAnsi="Times New Roman" w:cs="Times New Roman"/>
        </w:rPr>
      </w:pPr>
    </w:p>
    <w:p w14:paraId="2A43FE68" w14:textId="77777777" w:rsidR="00F303F2" w:rsidRDefault="00F303F2" w:rsidP="00F303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Broughton(q.v.) brought a plaint of debt against him.</w:t>
      </w:r>
    </w:p>
    <w:p w14:paraId="0D83999A" w14:textId="58391A87" w:rsidR="00F303F2" w:rsidRDefault="00F303F2" w:rsidP="00F303F2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(http://aalt.law.uh.edu/Indices/CP40Indices/CP40no888Pl.htm  )</w:t>
      </w:r>
    </w:p>
    <w:p w14:paraId="312CC98B" w14:textId="77777777" w:rsidR="00051A2D" w:rsidRDefault="00051A2D" w:rsidP="00051A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Robert Spencer(q.v.) brought a plaint of trespass and taking against him.</w:t>
      </w:r>
    </w:p>
    <w:p w14:paraId="1E3CAA45" w14:textId="77777777" w:rsidR="00051A2D" w:rsidRDefault="00051A2D" w:rsidP="00051A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153AE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1BB8011" w14:textId="77777777" w:rsidR="00051A2D" w:rsidRDefault="00051A2D" w:rsidP="00051A2D">
      <w:pPr>
        <w:rPr>
          <w:rFonts w:ascii="Times New Roman" w:hAnsi="Times New Roman" w:cs="Times New Roman"/>
        </w:rPr>
      </w:pPr>
    </w:p>
    <w:p w14:paraId="0CA856CE" w14:textId="77777777" w:rsidR="00F303F2" w:rsidRDefault="00F303F2" w:rsidP="00F303F2">
      <w:pPr>
        <w:rPr>
          <w:rFonts w:ascii="Times New Roman" w:hAnsi="Times New Roman" w:cs="Times New Roman"/>
        </w:rPr>
      </w:pPr>
    </w:p>
    <w:p w14:paraId="3116D69B" w14:textId="77777777" w:rsidR="00F303F2" w:rsidRDefault="00F303F2" w:rsidP="00F303F2">
      <w:pPr>
        <w:rPr>
          <w:rFonts w:ascii="Times New Roman" w:hAnsi="Times New Roman" w:cs="Times New Roman"/>
        </w:rPr>
      </w:pPr>
    </w:p>
    <w:p w14:paraId="5433D3DF" w14:textId="185CEB91" w:rsidR="00F303F2" w:rsidRDefault="00F303F2" w:rsidP="00F303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April 2017</w:t>
      </w:r>
    </w:p>
    <w:p w14:paraId="3FC5CCA1" w14:textId="3DD4D342" w:rsidR="00051A2D" w:rsidRDefault="00051A2D" w:rsidP="00F303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1 August 2019</w:t>
      </w:r>
      <w:bookmarkStart w:id="0" w:name="_GoBack"/>
      <w:bookmarkEnd w:id="0"/>
    </w:p>
    <w:p w14:paraId="6353EA80" w14:textId="77777777" w:rsidR="006B2F86" w:rsidRPr="00E71FC3" w:rsidRDefault="00051A2D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3CB183" w14:textId="77777777" w:rsidR="00F303F2" w:rsidRDefault="00F303F2" w:rsidP="00E71FC3">
      <w:r>
        <w:separator/>
      </w:r>
    </w:p>
  </w:endnote>
  <w:endnote w:type="continuationSeparator" w:id="0">
    <w:p w14:paraId="7580A3AB" w14:textId="77777777" w:rsidR="00F303F2" w:rsidRDefault="00F303F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B8DA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81E32" w14:textId="77777777" w:rsidR="00F303F2" w:rsidRDefault="00F303F2" w:rsidP="00E71FC3">
      <w:r>
        <w:separator/>
      </w:r>
    </w:p>
  </w:footnote>
  <w:footnote w:type="continuationSeparator" w:id="0">
    <w:p w14:paraId="38638335" w14:textId="77777777" w:rsidR="00F303F2" w:rsidRDefault="00F303F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3F2"/>
    <w:rsid w:val="00051A2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3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8EF2C"/>
  <w15:chartTrackingRefBased/>
  <w15:docId w15:val="{DB5E0B1F-FF46-4557-A403-47A768FA5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03F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51A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2017-04-25T20:31:00Z</dcterms:created>
  <dcterms:modified xsi:type="dcterms:W3CDTF">2019-08-01T14:18:00Z</dcterms:modified>
</cp:coreProperties>
</file>